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4B63" w14:textId="77777777" w:rsidR="00F128AD" w:rsidRDefault="00F128AD" w:rsidP="00F12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BAYRSTAWE</w:t>
      </w:r>
      <w:r>
        <w:rPr>
          <w:rFonts w:cs="Times New Roman"/>
          <w:szCs w:val="24"/>
        </w:rPr>
        <w:t xml:space="preserve">       (fl.1466)</w:t>
      </w:r>
    </w:p>
    <w:p w14:paraId="64BFE403" w14:textId="77777777" w:rsidR="00F128AD" w:rsidRDefault="00F128AD" w:rsidP="00F12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Ovenden, West Riding of Yorkshire. Yeoman.</w:t>
      </w:r>
    </w:p>
    <w:p w14:paraId="309B3922" w14:textId="77777777" w:rsidR="00F128AD" w:rsidRDefault="00F128AD" w:rsidP="00F128AD">
      <w:pPr>
        <w:pStyle w:val="NoSpacing"/>
        <w:rPr>
          <w:rFonts w:cs="Times New Roman"/>
          <w:szCs w:val="24"/>
        </w:rPr>
      </w:pPr>
    </w:p>
    <w:p w14:paraId="4DEB925C" w14:textId="77777777" w:rsidR="00F128AD" w:rsidRDefault="00F128AD" w:rsidP="00F128AD">
      <w:pPr>
        <w:pStyle w:val="NoSpacing"/>
        <w:rPr>
          <w:rFonts w:cs="Times New Roman"/>
          <w:szCs w:val="24"/>
        </w:rPr>
      </w:pPr>
    </w:p>
    <w:p w14:paraId="615AB86C" w14:textId="77777777" w:rsidR="00F128AD" w:rsidRDefault="00F128AD" w:rsidP="00F12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Joan(q.v.)</w:t>
      </w:r>
    </w:p>
    <w:p w14:paraId="706201BD" w14:textId="77777777" w:rsidR="00F128AD" w:rsidRDefault="00F128AD" w:rsidP="00F12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(C.P.R. 1461-67 p.524)</w:t>
      </w:r>
    </w:p>
    <w:p w14:paraId="7AE9AF2F" w14:textId="77777777" w:rsidR="00F128AD" w:rsidRDefault="00F128AD" w:rsidP="00F128AD">
      <w:pPr>
        <w:pStyle w:val="NoSpacing"/>
        <w:rPr>
          <w:rFonts w:cs="Times New Roman"/>
          <w:szCs w:val="24"/>
        </w:rPr>
      </w:pPr>
    </w:p>
    <w:p w14:paraId="71F2A445" w14:textId="77777777" w:rsidR="00F128AD" w:rsidRDefault="00F128AD" w:rsidP="00F128AD">
      <w:pPr>
        <w:pStyle w:val="NoSpacing"/>
        <w:rPr>
          <w:rFonts w:cs="Times New Roman"/>
          <w:szCs w:val="24"/>
        </w:rPr>
      </w:pPr>
    </w:p>
    <w:p w14:paraId="0494D133" w14:textId="77777777" w:rsidR="00F128AD" w:rsidRDefault="00F128AD" w:rsidP="00F12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Apr.1466</w:t>
      </w:r>
      <w:r>
        <w:rPr>
          <w:rFonts w:cs="Times New Roman"/>
          <w:szCs w:val="24"/>
        </w:rPr>
        <w:tab/>
        <w:t xml:space="preserve">They were granted </w:t>
      </w:r>
      <w:proofErr w:type="gramStart"/>
      <w:r>
        <w:rPr>
          <w:rFonts w:cs="Times New Roman"/>
          <w:szCs w:val="24"/>
        </w:rPr>
        <w:t>a general</w:t>
      </w:r>
      <w:proofErr w:type="gramEnd"/>
      <w:r>
        <w:rPr>
          <w:rFonts w:cs="Times New Roman"/>
          <w:szCs w:val="24"/>
        </w:rPr>
        <w:t xml:space="preserve"> pardon.  (ibid.)</w:t>
      </w:r>
    </w:p>
    <w:p w14:paraId="5C2A34D1" w14:textId="77777777" w:rsidR="00F128AD" w:rsidRDefault="00F128AD" w:rsidP="00F128AD">
      <w:pPr>
        <w:pStyle w:val="NoSpacing"/>
        <w:rPr>
          <w:rFonts w:cs="Times New Roman"/>
          <w:szCs w:val="24"/>
        </w:rPr>
      </w:pPr>
    </w:p>
    <w:p w14:paraId="5A3924F8" w14:textId="77777777" w:rsidR="00F128AD" w:rsidRDefault="00F128AD" w:rsidP="00F128AD">
      <w:pPr>
        <w:pStyle w:val="NoSpacing"/>
        <w:rPr>
          <w:rFonts w:cs="Times New Roman"/>
          <w:szCs w:val="24"/>
        </w:rPr>
      </w:pPr>
    </w:p>
    <w:p w14:paraId="5D4C1F46" w14:textId="77777777" w:rsidR="00F128AD" w:rsidRDefault="00F128AD" w:rsidP="00F12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June 2025</w:t>
      </w:r>
    </w:p>
    <w:p w14:paraId="4B3D97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97EFF" w14:textId="77777777" w:rsidR="00F128AD" w:rsidRDefault="00F128AD" w:rsidP="009139A6">
      <w:r>
        <w:separator/>
      </w:r>
    </w:p>
  </w:endnote>
  <w:endnote w:type="continuationSeparator" w:id="0">
    <w:p w14:paraId="2AB0A36F" w14:textId="77777777" w:rsidR="00F128AD" w:rsidRDefault="00F128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35C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49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E0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3BBC0" w14:textId="77777777" w:rsidR="00F128AD" w:rsidRDefault="00F128AD" w:rsidP="009139A6">
      <w:r>
        <w:separator/>
      </w:r>
    </w:p>
  </w:footnote>
  <w:footnote w:type="continuationSeparator" w:id="0">
    <w:p w14:paraId="3B2E9CC2" w14:textId="77777777" w:rsidR="00F128AD" w:rsidRDefault="00F128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C4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FA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70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8AD"/>
    <w:rsid w:val="000666E0"/>
    <w:rsid w:val="000A2E7A"/>
    <w:rsid w:val="001307AC"/>
    <w:rsid w:val="0016086A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28AD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86C20"/>
  <w15:chartTrackingRefBased/>
  <w15:docId w15:val="{0223105F-FE6C-4226-A24A-33BE941A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2025-06-25T20:37:00Z</dcterms:created>
  <dcterms:modified xsi:type="dcterms:W3CDTF">2025-06-25T20:39:00Z</dcterms:modified>
</cp:coreProperties>
</file>